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4C6D6A" w:rsidTr="004C6D6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D6A" w:rsidRDefault="004C6D6A" w:rsidP="000756D4">
            <w:r>
              <w:t>Приложение 11</w:t>
            </w:r>
          </w:p>
        </w:tc>
      </w:tr>
      <w:tr w:rsidR="004C6D6A" w:rsidTr="004C6D6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D6A" w:rsidRDefault="004C6D6A" w:rsidP="000756D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C6D6A" w:rsidTr="004C6D6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D6A" w:rsidRDefault="004C6D6A" w:rsidP="0035603B">
            <w:r>
              <w:t xml:space="preserve">от </w:t>
            </w:r>
            <w:r w:rsidRPr="0035603B">
              <w:t xml:space="preserve"> </w:t>
            </w:r>
            <w:r w:rsidR="0035603B">
              <w:t>03.05.2018</w:t>
            </w:r>
            <w:r w:rsidRPr="0035603B">
              <w:t xml:space="preserve"> </w:t>
            </w:r>
            <w:r>
              <w:t xml:space="preserve">№ </w:t>
            </w:r>
            <w:r w:rsidR="0035603B">
              <w:t>31-235</w:t>
            </w:r>
            <w:bookmarkStart w:id="0" w:name="_GoBack"/>
            <w:bookmarkEnd w:id="0"/>
          </w:p>
        </w:tc>
      </w:tr>
      <w:tr w:rsidR="004C6D6A" w:rsidTr="004C6D6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</w:tr>
      <w:tr w:rsidR="004C6D6A" w:rsidTr="004C6D6A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Программа муниципальных заимствований на 2018 год и на плановый период 2019 и 2020 годов</w:t>
            </w:r>
          </w:p>
        </w:tc>
      </w:tr>
      <w:tr w:rsidR="004C6D6A" w:rsidTr="004C6D6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</w:p>
        </w:tc>
      </w:tr>
      <w:tr w:rsidR="004C6D6A" w:rsidTr="004C6D6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тыс. руб.</w:t>
            </w:r>
          </w:p>
        </w:tc>
      </w:tr>
      <w:tr w:rsidR="004C6D6A" w:rsidTr="004C6D6A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2018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2019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2020 год</w:t>
            </w:r>
          </w:p>
        </w:tc>
      </w:tr>
      <w:tr w:rsidR="004C6D6A" w:rsidTr="004C6D6A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D6A" w:rsidRDefault="004C6D6A" w:rsidP="000756D4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4C6D6A" w:rsidRPr="004C6D6A" w:rsidRDefault="004C6D6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4C6D6A" w:rsidTr="004C6D6A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D6A" w:rsidRDefault="004C6D6A" w:rsidP="000756D4">
            <w:pPr>
              <w:jc w:val="center"/>
            </w:pPr>
            <w:r>
              <w:t>8</w:t>
            </w:r>
          </w:p>
        </w:tc>
      </w:tr>
      <w:tr w:rsidR="004C6D6A" w:rsidTr="004C6D6A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C6D6A" w:rsidRDefault="004C6D6A" w:rsidP="000756D4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4C6D6A" w:rsidRDefault="004C6D6A" w:rsidP="000756D4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2 662 000,0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2 602 000,0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2 200 000,0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2 170 000,0</w:t>
            </w:r>
          </w:p>
        </w:tc>
      </w:tr>
      <w:tr w:rsidR="004C6D6A" w:rsidTr="004C6D6A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C6D6A" w:rsidRDefault="004C6D6A" w:rsidP="000756D4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C6D6A" w:rsidRDefault="004C6D6A" w:rsidP="000756D4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1 100 000,0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1 100 000,0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1 130 000,0</w:t>
            </w:r>
          </w:p>
        </w:tc>
      </w:tr>
      <w:tr w:rsidR="004C6D6A" w:rsidTr="004C6D6A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3 762 000,0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3 702 000,0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3 300 000,0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pPr>
              <w:jc w:val="right"/>
            </w:pPr>
            <w:r>
              <w:t>3 300 000,0</w:t>
            </w:r>
          </w:p>
        </w:tc>
      </w:tr>
      <w:tr w:rsidR="004C6D6A" w:rsidTr="004C6D6A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D6A" w:rsidRDefault="004C6D6A" w:rsidP="000756D4"/>
        </w:tc>
      </w:tr>
    </w:tbl>
    <w:p w:rsidR="00E2598B" w:rsidRPr="004C6D6A" w:rsidRDefault="00E2598B" w:rsidP="004C6D6A"/>
    <w:sectPr w:rsidR="00E2598B" w:rsidRPr="004C6D6A" w:rsidSect="00A26E61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081" w:rsidRDefault="007C0081" w:rsidP="004C6D6A">
      <w:r>
        <w:separator/>
      </w:r>
    </w:p>
  </w:endnote>
  <w:endnote w:type="continuationSeparator" w:id="0">
    <w:p w:rsidR="007C0081" w:rsidRDefault="007C0081" w:rsidP="004C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081" w:rsidRDefault="007C0081" w:rsidP="004C6D6A">
      <w:r>
        <w:separator/>
      </w:r>
    </w:p>
  </w:footnote>
  <w:footnote w:type="continuationSeparator" w:id="0">
    <w:p w:rsidR="007C0081" w:rsidRDefault="007C0081" w:rsidP="004C6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D6A" w:rsidRDefault="00681CC8" w:rsidP="00CB49A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C6D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6D6A" w:rsidRDefault="004C6D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D6A" w:rsidRDefault="00681CC8" w:rsidP="00CB49A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C6D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C6D6A">
      <w:rPr>
        <w:rStyle w:val="a7"/>
        <w:noProof/>
      </w:rPr>
      <w:t>1</w:t>
    </w:r>
    <w:r>
      <w:rPr>
        <w:rStyle w:val="a7"/>
      </w:rPr>
      <w:fldChar w:fldCharType="end"/>
    </w:r>
  </w:p>
  <w:p w:rsidR="004C6D6A" w:rsidRDefault="004C6D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D6A"/>
    <w:rsid w:val="000E13D3"/>
    <w:rsid w:val="002C3F39"/>
    <w:rsid w:val="0035603B"/>
    <w:rsid w:val="003C0E5C"/>
    <w:rsid w:val="004231D7"/>
    <w:rsid w:val="004C6D6A"/>
    <w:rsid w:val="00554EEA"/>
    <w:rsid w:val="006808C6"/>
    <w:rsid w:val="00681CC8"/>
    <w:rsid w:val="007C0081"/>
    <w:rsid w:val="00A24CAF"/>
    <w:rsid w:val="00A26E61"/>
    <w:rsid w:val="00B912FD"/>
    <w:rsid w:val="00E2598B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FFAADD-EBAC-4228-8AAD-B7CB1CA0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6D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6D6A"/>
  </w:style>
  <w:style w:type="paragraph" w:styleId="a5">
    <w:name w:val="footer"/>
    <w:basedOn w:val="a"/>
    <w:link w:val="a6"/>
    <w:uiPriority w:val="99"/>
    <w:semiHidden/>
    <w:unhideWhenUsed/>
    <w:rsid w:val="004C6D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6D6A"/>
  </w:style>
  <w:style w:type="character" w:styleId="a7">
    <w:name w:val="page number"/>
    <w:basedOn w:val="a0"/>
    <w:uiPriority w:val="99"/>
    <w:semiHidden/>
    <w:unhideWhenUsed/>
    <w:rsid w:val="004C6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bfk4</cp:lastModifiedBy>
  <cp:revision>4</cp:revision>
  <dcterms:created xsi:type="dcterms:W3CDTF">2018-02-28T09:36:00Z</dcterms:created>
  <dcterms:modified xsi:type="dcterms:W3CDTF">2018-03-05T10:56:00Z</dcterms:modified>
</cp:coreProperties>
</file>